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64B65" w14:textId="77777777" w:rsidR="002E76D4" w:rsidRDefault="002E76D4" w:rsidP="002E7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Geoffrey SPRYNG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FB73C5B" w14:textId="77777777" w:rsidR="002E76D4" w:rsidRDefault="002E76D4" w:rsidP="002E7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Hadleigh, Suffolk. Dyer.</w:t>
      </w:r>
    </w:p>
    <w:p w14:paraId="539340A8" w14:textId="77777777" w:rsidR="002E76D4" w:rsidRDefault="002E76D4" w:rsidP="002E76D4">
      <w:pPr>
        <w:rPr>
          <w:rFonts w:ascii="Times New Roman" w:hAnsi="Times New Roman" w:cs="Times New Roman"/>
        </w:rPr>
      </w:pPr>
    </w:p>
    <w:p w14:paraId="53243F74" w14:textId="77777777" w:rsidR="002E76D4" w:rsidRDefault="002E76D4" w:rsidP="002E76D4">
      <w:pPr>
        <w:rPr>
          <w:rFonts w:ascii="Times New Roman" w:hAnsi="Times New Roman" w:cs="Times New Roman"/>
        </w:rPr>
      </w:pPr>
    </w:p>
    <w:p w14:paraId="30A3177D" w14:textId="77777777" w:rsidR="002E76D4" w:rsidRDefault="002E76D4" w:rsidP="002E7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Southwod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him,</w:t>
      </w:r>
    </w:p>
    <w:p w14:paraId="7BC8E1C9" w14:textId="77777777" w:rsidR="002E76D4" w:rsidRDefault="002E76D4" w:rsidP="002E7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Bechyng</w:t>
      </w:r>
      <w:proofErr w:type="spellEnd"/>
      <w:r>
        <w:rPr>
          <w:rFonts w:ascii="Times New Roman" w:hAnsi="Times New Roman" w:cs="Times New Roman"/>
        </w:rPr>
        <w:t xml:space="preserve"> of Petworth, Sussex(q.v.), Robert </w:t>
      </w:r>
      <w:proofErr w:type="spellStart"/>
      <w:r>
        <w:rPr>
          <w:rFonts w:ascii="Times New Roman" w:hAnsi="Times New Roman" w:cs="Times New Roman"/>
        </w:rPr>
        <w:t>Skoyell</w:t>
      </w:r>
      <w:proofErr w:type="spellEnd"/>
      <w:r>
        <w:rPr>
          <w:rFonts w:ascii="Times New Roman" w:hAnsi="Times New Roman" w:cs="Times New Roman"/>
        </w:rPr>
        <w:t xml:space="preserve"> of Hadleigh(q.v.),</w:t>
      </w:r>
    </w:p>
    <w:p w14:paraId="648AD1E1" w14:textId="77777777" w:rsidR="002E76D4" w:rsidRDefault="002E76D4" w:rsidP="002E7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Doraunt</w:t>
      </w:r>
      <w:proofErr w:type="spellEnd"/>
      <w:r>
        <w:rPr>
          <w:rFonts w:ascii="Times New Roman" w:hAnsi="Times New Roman" w:cs="Times New Roman"/>
        </w:rPr>
        <w:t xml:space="preserve"> of Stamford, Lincolnshire(q.v.).</w:t>
      </w:r>
    </w:p>
    <w:p w14:paraId="3CA29A4D" w14:textId="77777777" w:rsidR="002E76D4" w:rsidRDefault="002E76D4" w:rsidP="002E7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5065596" w14:textId="77777777" w:rsidR="002E76D4" w:rsidRDefault="002E76D4" w:rsidP="002E76D4">
      <w:pPr>
        <w:rPr>
          <w:rFonts w:ascii="Times New Roman" w:hAnsi="Times New Roman" w:cs="Times New Roman"/>
        </w:rPr>
      </w:pPr>
    </w:p>
    <w:p w14:paraId="1F0E3EA0" w14:textId="77777777" w:rsidR="002E76D4" w:rsidRDefault="002E76D4" w:rsidP="002E76D4">
      <w:pPr>
        <w:rPr>
          <w:rFonts w:ascii="Times New Roman" w:hAnsi="Times New Roman" w:cs="Times New Roman"/>
        </w:rPr>
      </w:pPr>
    </w:p>
    <w:p w14:paraId="00853F85" w14:textId="77777777" w:rsidR="002E76D4" w:rsidRDefault="002E76D4" w:rsidP="002E76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2019</w:t>
      </w:r>
    </w:p>
    <w:p w14:paraId="675CB79B" w14:textId="77777777" w:rsidR="006B2F86" w:rsidRPr="00E71FC3" w:rsidRDefault="002E76D4" w:rsidP="00E71FC3">
      <w:pPr>
        <w:pStyle w:val="NoSpacing"/>
      </w:pPr>
      <w:bookmarkStart w:id="0" w:name="_GoBack"/>
      <w:bookmarkEnd w:id="0"/>
    </w:p>
    <w:sectPr w:rsidR="006B2F86" w:rsidRPr="00E71FC3" w:rsidSect="002E76D4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8906A" w14:textId="77777777" w:rsidR="002E76D4" w:rsidRDefault="002E76D4" w:rsidP="00E71FC3">
      <w:r>
        <w:separator/>
      </w:r>
    </w:p>
  </w:endnote>
  <w:endnote w:type="continuationSeparator" w:id="0">
    <w:p w14:paraId="6A20D7EB" w14:textId="77777777" w:rsidR="002E76D4" w:rsidRDefault="002E76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C2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A0FA" w14:textId="77777777" w:rsidR="002E76D4" w:rsidRDefault="002E76D4" w:rsidP="00E71FC3">
      <w:r>
        <w:separator/>
      </w:r>
    </w:p>
  </w:footnote>
  <w:footnote w:type="continuationSeparator" w:id="0">
    <w:p w14:paraId="5CA071B0" w14:textId="77777777" w:rsidR="002E76D4" w:rsidRDefault="002E76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D4"/>
    <w:rsid w:val="001A7C09"/>
    <w:rsid w:val="002E76D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FA18C"/>
  <w15:chartTrackingRefBased/>
  <w15:docId w15:val="{BDECF233-D957-42CF-AF92-7B86ACB12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76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E76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2019-01-20T21:14:00Z</dcterms:created>
  <dcterms:modified xsi:type="dcterms:W3CDTF">2019-01-20T21:14:00Z</dcterms:modified>
</cp:coreProperties>
</file>